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A1" w:rsidRDefault="003B3BA1" w:rsidP="008A2A67">
      <w:pPr>
        <w:spacing w:after="0" w:line="240" w:lineRule="auto"/>
        <w:ind w:left="567" w:right="-59" w:firstLine="5103"/>
        <w:jc w:val="center"/>
        <w:rPr>
          <w:rFonts w:ascii="Times New Roman" w:hAnsi="Times New Roman"/>
          <w:b/>
          <w:sz w:val="24"/>
          <w:szCs w:val="24"/>
        </w:rPr>
      </w:pPr>
    </w:p>
    <w:p w:rsidR="003B3BA1" w:rsidRDefault="003B3BA1" w:rsidP="00427669">
      <w:pPr>
        <w:spacing w:after="0" w:line="240" w:lineRule="auto"/>
        <w:ind w:left="851" w:right="-59" w:firstLine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3B3BA1" w:rsidRDefault="003B3BA1" w:rsidP="00427669">
      <w:pPr>
        <w:spacing w:after="0" w:line="240" w:lineRule="auto"/>
        <w:ind w:left="851" w:right="-5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3B3BA1" w:rsidRDefault="003B3BA1" w:rsidP="00427669">
      <w:pPr>
        <w:pStyle w:val="Title"/>
        <w:jc w:val="right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от 04 декабря 2014 года № 495                                                     </w:t>
      </w:r>
    </w:p>
    <w:p w:rsidR="003B3BA1" w:rsidRDefault="003B3BA1" w:rsidP="00427669">
      <w:pPr>
        <w:spacing w:after="0" w:line="240" w:lineRule="auto"/>
        <w:ind w:left="851" w:firstLine="99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3B3BA1" w:rsidRDefault="003B3BA1" w:rsidP="007C5C38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3B3BA1" w:rsidRPr="00F17399" w:rsidRDefault="003B3BA1" w:rsidP="002D42E4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НОРМАТИВЫ</w:t>
      </w:r>
    </w:p>
    <w:p w:rsidR="003B3BA1" w:rsidRDefault="003B3BA1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распределения доходов между б</w:t>
      </w:r>
      <w:r w:rsidRPr="00F17399">
        <w:rPr>
          <w:rFonts w:ascii="Times New Roman" w:hAnsi="Times New Roman"/>
          <w:b/>
          <w:sz w:val="24"/>
          <w:szCs w:val="24"/>
        </w:rPr>
        <w:t>юджетом Белоярского района</w:t>
      </w:r>
    </w:p>
    <w:p w:rsidR="003B3BA1" w:rsidRDefault="003B3BA1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бюджетами поселений Белоярского района на 2015</w:t>
      </w:r>
      <w:r w:rsidRPr="00F17399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B3BA1" w:rsidRPr="00F17399" w:rsidRDefault="003B3BA1" w:rsidP="002D42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плановый период 2016 и 2017</w:t>
      </w:r>
      <w:r w:rsidRPr="00F17399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3B3BA1" w:rsidRDefault="003B3BA1" w:rsidP="002D42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B3BA1" w:rsidRDefault="003B3BA1" w:rsidP="00DB35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9"/>
        <w:gridCol w:w="2773"/>
        <w:gridCol w:w="1943"/>
        <w:gridCol w:w="1525"/>
      </w:tblGrid>
      <w:tr w:rsidR="003B3BA1" w:rsidRPr="00E94857" w:rsidTr="002D42E4">
        <w:trPr>
          <w:trHeight w:val="525"/>
          <w:tblHeader/>
        </w:trPr>
        <w:tc>
          <w:tcPr>
            <w:tcW w:w="1739" w:type="pct"/>
            <w:vMerge w:val="restart"/>
            <w:vAlign w:val="center"/>
          </w:tcPr>
          <w:p w:rsidR="003B3BA1" w:rsidRPr="00325D9D" w:rsidRDefault="003B3BA1" w:rsidP="00EA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D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бюджетной </w:t>
            </w:r>
          </w:p>
          <w:p w:rsidR="003B3BA1" w:rsidRPr="00325D9D" w:rsidRDefault="003B3BA1" w:rsidP="00EA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D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классификации </w:t>
            </w:r>
          </w:p>
          <w:p w:rsidR="003B3BA1" w:rsidRPr="00325D9D" w:rsidRDefault="003B3BA1" w:rsidP="00EA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D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Российской </w:t>
            </w:r>
          </w:p>
          <w:p w:rsidR="003B3BA1" w:rsidRPr="005164CD" w:rsidRDefault="003B3BA1" w:rsidP="00EA69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D9D">
              <w:rPr>
                <w:rFonts w:ascii="Times New Roman" w:hAnsi="Times New Roman"/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1449" w:type="pct"/>
            <w:vMerge w:val="restart"/>
            <w:vAlign w:val="center"/>
          </w:tcPr>
          <w:p w:rsidR="003B3BA1" w:rsidRDefault="003B3BA1" w:rsidP="00EA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D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кода классификации </w:t>
            </w:r>
          </w:p>
          <w:p w:rsidR="003B3BA1" w:rsidRPr="005164CD" w:rsidRDefault="003B3BA1" w:rsidP="00EA69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D9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25D9D">
              <w:rPr>
                <w:rFonts w:ascii="Times New Roman" w:hAnsi="Times New Roman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1015" w:type="pct"/>
            <w:vMerge w:val="restart"/>
            <w:vAlign w:val="center"/>
          </w:tcPr>
          <w:p w:rsidR="003B3BA1" w:rsidRPr="00EA6992" w:rsidRDefault="003B3BA1" w:rsidP="005164C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92">
              <w:rPr>
                <w:rFonts w:ascii="Times New Roman" w:hAnsi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797" w:type="pct"/>
            <w:vMerge w:val="restart"/>
            <w:vAlign w:val="center"/>
          </w:tcPr>
          <w:p w:rsidR="003B3BA1" w:rsidRPr="00EA6992" w:rsidRDefault="003B3BA1" w:rsidP="005164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92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</w:tr>
      <w:tr w:rsidR="003B3BA1" w:rsidRPr="00E94857" w:rsidTr="002D42E4">
        <w:trPr>
          <w:trHeight w:val="525"/>
          <w:tblHeader/>
        </w:trPr>
        <w:tc>
          <w:tcPr>
            <w:tcW w:w="1739" w:type="pct"/>
            <w:vMerge/>
            <w:vAlign w:val="center"/>
          </w:tcPr>
          <w:p w:rsidR="003B3BA1" w:rsidRPr="00E94857" w:rsidRDefault="003B3BA1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pct"/>
            <w:vMerge/>
          </w:tcPr>
          <w:p w:rsidR="003B3BA1" w:rsidRPr="00E94857" w:rsidRDefault="003B3BA1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pct"/>
            <w:vMerge/>
            <w:vAlign w:val="center"/>
          </w:tcPr>
          <w:p w:rsidR="003B3BA1" w:rsidRPr="00E94857" w:rsidRDefault="003B3BA1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3B3BA1" w:rsidRPr="00E94857" w:rsidRDefault="003B3BA1" w:rsidP="002627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3BA1" w:rsidRPr="00E94857" w:rsidTr="002D42E4">
        <w:trPr>
          <w:trHeight w:val="343"/>
          <w:tblHeader/>
        </w:trPr>
        <w:tc>
          <w:tcPr>
            <w:tcW w:w="1739" w:type="pct"/>
            <w:vAlign w:val="center"/>
          </w:tcPr>
          <w:p w:rsidR="003B3BA1" w:rsidRPr="0015559A" w:rsidRDefault="003B3BA1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9" w:type="pct"/>
            <w:vAlign w:val="center"/>
          </w:tcPr>
          <w:p w:rsidR="003B3BA1" w:rsidRPr="0015559A" w:rsidRDefault="003B3BA1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5" w:type="pct"/>
            <w:vAlign w:val="center"/>
          </w:tcPr>
          <w:p w:rsidR="003B3BA1" w:rsidRPr="00E94857" w:rsidRDefault="003B3BA1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7" w:type="pct"/>
            <w:vAlign w:val="center"/>
          </w:tcPr>
          <w:p w:rsidR="003B3BA1" w:rsidRDefault="003B3BA1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3BA1" w:rsidRPr="00E94857" w:rsidTr="00F434CB">
        <w:trPr>
          <w:trHeight w:val="3082"/>
        </w:trPr>
        <w:tc>
          <w:tcPr>
            <w:tcW w:w="1739" w:type="pct"/>
          </w:tcPr>
          <w:p w:rsidR="003B3BA1" w:rsidRPr="004F461E" w:rsidRDefault="003B3BA1" w:rsidP="00F434CB">
            <w:pPr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1 11 05013 10 00000 120</w:t>
            </w:r>
          </w:p>
        </w:tc>
        <w:tc>
          <w:tcPr>
            <w:tcW w:w="1449" w:type="pct"/>
          </w:tcPr>
          <w:p w:rsidR="003B3BA1" w:rsidRPr="004F461E" w:rsidRDefault="003B3BA1" w:rsidP="00597988">
            <w:pPr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15" w:type="pct"/>
            <w:vAlign w:val="center"/>
          </w:tcPr>
          <w:p w:rsidR="003B3BA1" w:rsidRPr="004F461E" w:rsidRDefault="003B3BA1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  <w:vAlign w:val="center"/>
          </w:tcPr>
          <w:p w:rsidR="003B3BA1" w:rsidRPr="004F461E" w:rsidRDefault="003B3BA1" w:rsidP="002D42E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B3BA1" w:rsidRPr="00E94857" w:rsidTr="002D42E4">
        <w:tc>
          <w:tcPr>
            <w:tcW w:w="1739" w:type="pct"/>
          </w:tcPr>
          <w:p w:rsidR="003B3BA1" w:rsidRPr="004F461E" w:rsidRDefault="003B3BA1" w:rsidP="00EE5FF0">
            <w:pPr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1 14 06013 10 0000 430</w:t>
            </w:r>
          </w:p>
          <w:p w:rsidR="003B3BA1" w:rsidRPr="004F461E" w:rsidRDefault="003B3BA1" w:rsidP="00EE5F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9" w:type="pct"/>
            <w:vAlign w:val="center"/>
          </w:tcPr>
          <w:p w:rsidR="003B3BA1" w:rsidRPr="004F461E" w:rsidRDefault="003B3BA1" w:rsidP="00B71835">
            <w:pPr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15" w:type="pct"/>
            <w:vAlign w:val="center"/>
          </w:tcPr>
          <w:p w:rsidR="003B3BA1" w:rsidRPr="004F461E" w:rsidRDefault="003B3BA1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7" w:type="pct"/>
            <w:vAlign w:val="center"/>
          </w:tcPr>
          <w:p w:rsidR="003B3BA1" w:rsidRPr="004F461E" w:rsidRDefault="003B3BA1" w:rsidP="002D4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61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3B3BA1" w:rsidRDefault="003B3BA1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B3BA1" w:rsidRDefault="003B3BA1" w:rsidP="002F19C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B3BA1" w:rsidRPr="008A2A67" w:rsidRDefault="003B3BA1" w:rsidP="008A2A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sectPr w:rsidR="003B3BA1" w:rsidRPr="008A2A67" w:rsidSect="002D42E4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851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BA1" w:rsidRDefault="003B3BA1" w:rsidP="00287AB5">
      <w:pPr>
        <w:spacing w:after="0" w:line="240" w:lineRule="auto"/>
      </w:pPr>
      <w:r>
        <w:separator/>
      </w:r>
    </w:p>
  </w:endnote>
  <w:endnote w:type="continuationSeparator" w:id="0">
    <w:p w:rsidR="003B3BA1" w:rsidRDefault="003B3BA1" w:rsidP="0028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A1" w:rsidRDefault="003B3BA1">
    <w:pPr>
      <w:pStyle w:val="Footer"/>
      <w:jc w:val="right"/>
    </w:pPr>
  </w:p>
  <w:p w:rsidR="003B3BA1" w:rsidRDefault="003B3B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BA1" w:rsidRDefault="003B3BA1" w:rsidP="00287AB5">
      <w:pPr>
        <w:spacing w:after="0" w:line="240" w:lineRule="auto"/>
      </w:pPr>
      <w:r>
        <w:separator/>
      </w:r>
    </w:p>
  </w:footnote>
  <w:footnote w:type="continuationSeparator" w:id="0">
    <w:p w:rsidR="003B3BA1" w:rsidRDefault="003B3BA1" w:rsidP="00287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A1" w:rsidRDefault="003B3BA1" w:rsidP="002627F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3BA1" w:rsidRDefault="003B3BA1" w:rsidP="002627F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A1" w:rsidRDefault="003B3BA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3B3BA1" w:rsidRDefault="003B3BA1" w:rsidP="002627F0">
    <w:pPr>
      <w:pStyle w:val="Header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BA1" w:rsidRDefault="003B3BA1">
    <w:pPr>
      <w:pStyle w:val="Header"/>
      <w:jc w:val="right"/>
    </w:pPr>
  </w:p>
  <w:p w:rsidR="003B3BA1" w:rsidRDefault="003B3B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061BD"/>
    <w:multiLevelType w:val="hybridMultilevel"/>
    <w:tmpl w:val="9020B634"/>
    <w:lvl w:ilvl="0" w:tplc="0419000F">
      <w:start w:val="1"/>
      <w:numFmt w:val="decimal"/>
      <w:lvlText w:val="%1."/>
      <w:lvlJc w:val="left"/>
      <w:pPr>
        <w:ind w:left="63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1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A43"/>
    <w:rsid w:val="0000205D"/>
    <w:rsid w:val="00034132"/>
    <w:rsid w:val="00047087"/>
    <w:rsid w:val="00067774"/>
    <w:rsid w:val="0006781D"/>
    <w:rsid w:val="00081AC4"/>
    <w:rsid w:val="00092815"/>
    <w:rsid w:val="000C4D86"/>
    <w:rsid w:val="000E00A9"/>
    <w:rsid w:val="000F421F"/>
    <w:rsid w:val="00107F0F"/>
    <w:rsid w:val="00110AE0"/>
    <w:rsid w:val="00115062"/>
    <w:rsid w:val="001161D6"/>
    <w:rsid w:val="0012617A"/>
    <w:rsid w:val="0013001C"/>
    <w:rsid w:val="001327AB"/>
    <w:rsid w:val="001422E2"/>
    <w:rsid w:val="0015559A"/>
    <w:rsid w:val="00164675"/>
    <w:rsid w:val="00194438"/>
    <w:rsid w:val="001B0B30"/>
    <w:rsid w:val="001B7595"/>
    <w:rsid w:val="001C215C"/>
    <w:rsid w:val="001D04BB"/>
    <w:rsid w:val="00242FCD"/>
    <w:rsid w:val="00256697"/>
    <w:rsid w:val="002627F0"/>
    <w:rsid w:val="00287AB5"/>
    <w:rsid w:val="002939EA"/>
    <w:rsid w:val="002954EC"/>
    <w:rsid w:val="002A162E"/>
    <w:rsid w:val="002C1D92"/>
    <w:rsid w:val="002C7797"/>
    <w:rsid w:val="002D42E4"/>
    <w:rsid w:val="002E0AB2"/>
    <w:rsid w:val="002F19CF"/>
    <w:rsid w:val="00323378"/>
    <w:rsid w:val="00323D2F"/>
    <w:rsid w:val="00325D9D"/>
    <w:rsid w:val="003322A2"/>
    <w:rsid w:val="00350A44"/>
    <w:rsid w:val="00353FC5"/>
    <w:rsid w:val="00357469"/>
    <w:rsid w:val="00370259"/>
    <w:rsid w:val="00383025"/>
    <w:rsid w:val="0039355C"/>
    <w:rsid w:val="003A6949"/>
    <w:rsid w:val="003B3BA1"/>
    <w:rsid w:val="003B6208"/>
    <w:rsid w:val="003B7D01"/>
    <w:rsid w:val="003C45C7"/>
    <w:rsid w:val="003D2D4E"/>
    <w:rsid w:val="003D4F1D"/>
    <w:rsid w:val="003F44EA"/>
    <w:rsid w:val="003F6A33"/>
    <w:rsid w:val="0040023F"/>
    <w:rsid w:val="00401DAB"/>
    <w:rsid w:val="004036DB"/>
    <w:rsid w:val="00427363"/>
    <w:rsid w:val="00427669"/>
    <w:rsid w:val="004710E6"/>
    <w:rsid w:val="00486139"/>
    <w:rsid w:val="004944E1"/>
    <w:rsid w:val="004C0977"/>
    <w:rsid w:val="004C1C52"/>
    <w:rsid w:val="004C26E7"/>
    <w:rsid w:val="004D2CF8"/>
    <w:rsid w:val="004E0FF2"/>
    <w:rsid w:val="004F1536"/>
    <w:rsid w:val="004F461E"/>
    <w:rsid w:val="005022A0"/>
    <w:rsid w:val="005164CD"/>
    <w:rsid w:val="005305E8"/>
    <w:rsid w:val="00544CC0"/>
    <w:rsid w:val="005564C5"/>
    <w:rsid w:val="00556BA5"/>
    <w:rsid w:val="00560F64"/>
    <w:rsid w:val="00563AE0"/>
    <w:rsid w:val="005737AA"/>
    <w:rsid w:val="00595841"/>
    <w:rsid w:val="00597988"/>
    <w:rsid w:val="005C6CCC"/>
    <w:rsid w:val="0060213E"/>
    <w:rsid w:val="0060444F"/>
    <w:rsid w:val="00612134"/>
    <w:rsid w:val="00644B93"/>
    <w:rsid w:val="00652B9F"/>
    <w:rsid w:val="00660E0C"/>
    <w:rsid w:val="006837BD"/>
    <w:rsid w:val="006A3698"/>
    <w:rsid w:val="006A7521"/>
    <w:rsid w:val="006B19E1"/>
    <w:rsid w:val="006E313A"/>
    <w:rsid w:val="006F0B36"/>
    <w:rsid w:val="00701429"/>
    <w:rsid w:val="00705379"/>
    <w:rsid w:val="0071284D"/>
    <w:rsid w:val="00721B00"/>
    <w:rsid w:val="00731C24"/>
    <w:rsid w:val="00747C63"/>
    <w:rsid w:val="00791504"/>
    <w:rsid w:val="00795FED"/>
    <w:rsid w:val="007C0992"/>
    <w:rsid w:val="007C5C38"/>
    <w:rsid w:val="007D4EAC"/>
    <w:rsid w:val="007E434A"/>
    <w:rsid w:val="008363A1"/>
    <w:rsid w:val="0086231B"/>
    <w:rsid w:val="00862D16"/>
    <w:rsid w:val="00864991"/>
    <w:rsid w:val="008671A3"/>
    <w:rsid w:val="00896E67"/>
    <w:rsid w:val="008975B5"/>
    <w:rsid w:val="00897BF9"/>
    <w:rsid w:val="008A2A67"/>
    <w:rsid w:val="008C1F1A"/>
    <w:rsid w:val="008D55D6"/>
    <w:rsid w:val="009015AE"/>
    <w:rsid w:val="00910D30"/>
    <w:rsid w:val="00911139"/>
    <w:rsid w:val="00925CC8"/>
    <w:rsid w:val="009361FF"/>
    <w:rsid w:val="009647DA"/>
    <w:rsid w:val="00974206"/>
    <w:rsid w:val="0098393D"/>
    <w:rsid w:val="009862F2"/>
    <w:rsid w:val="009947F8"/>
    <w:rsid w:val="009A5519"/>
    <w:rsid w:val="009A7B87"/>
    <w:rsid w:val="009C27A1"/>
    <w:rsid w:val="009C4195"/>
    <w:rsid w:val="009D053A"/>
    <w:rsid w:val="009D1424"/>
    <w:rsid w:val="009E1362"/>
    <w:rsid w:val="009F242C"/>
    <w:rsid w:val="00A04CA1"/>
    <w:rsid w:val="00A075BF"/>
    <w:rsid w:val="00A20A43"/>
    <w:rsid w:val="00A2311C"/>
    <w:rsid w:val="00A31597"/>
    <w:rsid w:val="00A47C8A"/>
    <w:rsid w:val="00A52346"/>
    <w:rsid w:val="00AB3FFE"/>
    <w:rsid w:val="00AD6301"/>
    <w:rsid w:val="00AF3336"/>
    <w:rsid w:val="00B133BF"/>
    <w:rsid w:val="00B257BB"/>
    <w:rsid w:val="00B273FD"/>
    <w:rsid w:val="00B30268"/>
    <w:rsid w:val="00B3227E"/>
    <w:rsid w:val="00B410BA"/>
    <w:rsid w:val="00B64B6D"/>
    <w:rsid w:val="00B71835"/>
    <w:rsid w:val="00B74D14"/>
    <w:rsid w:val="00B764BE"/>
    <w:rsid w:val="00B92E54"/>
    <w:rsid w:val="00BA0D12"/>
    <w:rsid w:val="00BA45C5"/>
    <w:rsid w:val="00BA70D8"/>
    <w:rsid w:val="00BB67A1"/>
    <w:rsid w:val="00BB7E52"/>
    <w:rsid w:val="00BE41D1"/>
    <w:rsid w:val="00C31535"/>
    <w:rsid w:val="00C34D51"/>
    <w:rsid w:val="00C954C4"/>
    <w:rsid w:val="00CA4770"/>
    <w:rsid w:val="00CB1CD9"/>
    <w:rsid w:val="00CC3093"/>
    <w:rsid w:val="00CC747A"/>
    <w:rsid w:val="00CD2361"/>
    <w:rsid w:val="00CD23F6"/>
    <w:rsid w:val="00CD4D7E"/>
    <w:rsid w:val="00CD6B90"/>
    <w:rsid w:val="00CE290C"/>
    <w:rsid w:val="00CE75F8"/>
    <w:rsid w:val="00CF6A46"/>
    <w:rsid w:val="00D001B2"/>
    <w:rsid w:val="00D248A9"/>
    <w:rsid w:val="00D469E5"/>
    <w:rsid w:val="00D570CB"/>
    <w:rsid w:val="00D70421"/>
    <w:rsid w:val="00D7386D"/>
    <w:rsid w:val="00D862FD"/>
    <w:rsid w:val="00DA56BA"/>
    <w:rsid w:val="00DB0F10"/>
    <w:rsid w:val="00DB352B"/>
    <w:rsid w:val="00DE60AE"/>
    <w:rsid w:val="00DF3B91"/>
    <w:rsid w:val="00DF3BB0"/>
    <w:rsid w:val="00E30E3C"/>
    <w:rsid w:val="00E504A3"/>
    <w:rsid w:val="00E51AA9"/>
    <w:rsid w:val="00E51C69"/>
    <w:rsid w:val="00E635CE"/>
    <w:rsid w:val="00E73BC0"/>
    <w:rsid w:val="00E90308"/>
    <w:rsid w:val="00E94857"/>
    <w:rsid w:val="00EA6992"/>
    <w:rsid w:val="00EB3278"/>
    <w:rsid w:val="00EB548E"/>
    <w:rsid w:val="00EB615C"/>
    <w:rsid w:val="00EC4187"/>
    <w:rsid w:val="00ED6C09"/>
    <w:rsid w:val="00EE3F6A"/>
    <w:rsid w:val="00EE5D5C"/>
    <w:rsid w:val="00EE5FF0"/>
    <w:rsid w:val="00EE679C"/>
    <w:rsid w:val="00EF1CCE"/>
    <w:rsid w:val="00EF24DF"/>
    <w:rsid w:val="00F039FB"/>
    <w:rsid w:val="00F079F9"/>
    <w:rsid w:val="00F17399"/>
    <w:rsid w:val="00F2673F"/>
    <w:rsid w:val="00F32970"/>
    <w:rsid w:val="00F370A5"/>
    <w:rsid w:val="00F434CB"/>
    <w:rsid w:val="00F4537D"/>
    <w:rsid w:val="00F552C2"/>
    <w:rsid w:val="00F55CF1"/>
    <w:rsid w:val="00F62E3B"/>
    <w:rsid w:val="00FB0381"/>
    <w:rsid w:val="00FB05D5"/>
    <w:rsid w:val="00FB1F19"/>
    <w:rsid w:val="00FF0AD2"/>
    <w:rsid w:val="00FF3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0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A20A43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1C215C"/>
    <w:rPr>
      <w:rFonts w:cs="Times New Roman"/>
    </w:rPr>
  </w:style>
  <w:style w:type="character" w:customStyle="1" w:styleId="gt-icon-text">
    <w:name w:val="gt-icon-text"/>
    <w:basedOn w:val="DefaultParagraphFont"/>
    <w:uiPriority w:val="99"/>
    <w:rsid w:val="00CD6B90"/>
    <w:rPr>
      <w:rFonts w:cs="Times New Roman"/>
    </w:rPr>
  </w:style>
  <w:style w:type="paragraph" w:customStyle="1" w:styleId="i40">
    <w:name w:val="i40"/>
    <w:basedOn w:val="Normal"/>
    <w:uiPriority w:val="99"/>
    <w:rsid w:val="000E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1B75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1B7595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62E3B"/>
    <w:rPr>
      <w:rFonts w:cs="Times New Roman"/>
      <w:b/>
      <w:bCs/>
    </w:rPr>
  </w:style>
  <w:style w:type="character" w:customStyle="1" w:styleId="udar">
    <w:name w:val="udar"/>
    <w:basedOn w:val="DefaultParagraphFont"/>
    <w:uiPriority w:val="99"/>
    <w:rsid w:val="00F62E3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87AB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7AB5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287AB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rsid w:val="00287A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E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FF0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42766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020E12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0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70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70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70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0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0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70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70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</Pages>
  <Words>167</Words>
  <Characters>957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2014-11-10T06:14:00Z</cp:lastPrinted>
  <dcterms:created xsi:type="dcterms:W3CDTF">2014-11-05T09:33:00Z</dcterms:created>
  <dcterms:modified xsi:type="dcterms:W3CDTF">2014-11-28T10:13:00Z</dcterms:modified>
</cp:coreProperties>
</file>